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b/>
          <w:sz w:val="28"/>
          <w:szCs w:val="28"/>
        </w:rPr>
      </w:pPr>
      <w:r w:rsidRPr="00D902E5">
        <w:rPr>
          <w:rFonts w:ascii="Times New Roman" w:hAnsi="Times New Roman"/>
          <w:b/>
          <w:sz w:val="28"/>
          <w:szCs w:val="28"/>
        </w:rPr>
        <w:t xml:space="preserve">Стихотворение 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b/>
          <w:sz w:val="28"/>
          <w:szCs w:val="28"/>
        </w:rPr>
      </w:pPr>
      <w:r w:rsidRPr="00D902E5">
        <w:rPr>
          <w:rFonts w:ascii="Times New Roman" w:hAnsi="Times New Roman"/>
          <w:b/>
          <w:sz w:val="28"/>
          <w:szCs w:val="28"/>
        </w:rPr>
        <w:t>«Наш скоро бой»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Наш скоро бой.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Мы снова наготове.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Я отсекаю свой последний час.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Был не один.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Нас, помню, было трое.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И этот день стал роковым для нас.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Простой боец, обученный немного,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Степным орлом поймал свою судьбу,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Он в первый день нашёл свою дорогу,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И я его сегодня помяну…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Наш скоро бой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Врага пока не видно…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Прошли года, я помню этот день.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Я строил их; с тех пор мне очень стыдно –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Они должны командовать теперь.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Мой верный друг,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Товарищ по неволе,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Входил в наш круг – он помогал служить…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Но я с того момента, с того боя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Пообещал за друга отомстить!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Прошли года…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Нас, помню, было трое.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Один из нас любил народный пляс.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Но кто бы знал, что он за час до боя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Танцует пляску в свой последний раз?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Остался жив лишь я.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Других не стало.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Во мне теперь, под старость, тяжкий груз.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Я их не спас…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Всё быстро развязалось.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Нас с ними разделяет Божий шлюз.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Наш скоро бой.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Мы снова наготове.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Печальный след отсёк порез в душе.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Как помню я – нас было только трое…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И мне пора к ним – в прежнем типаже.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И я мечтал не раз, как только встретить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Двоих ребят, что защитили тыл,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Я обещал фашистов обезвредить,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И я сдержал – я выиграл, победил.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И почему остался жив лишь я? Ты знаешь?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Я до сих пор понять ответ не смог.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Я отыскал бы друга, понимаешь?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Я б отыскал друзей среди дорог!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Но время беспощадно раза вдвое,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Чем прошлое, что переж</w:t>
      </w:r>
      <w:bookmarkStart w:id="0" w:name="_GoBack"/>
      <w:bookmarkEnd w:id="0"/>
      <w:r w:rsidRPr="00D902E5">
        <w:rPr>
          <w:rFonts w:ascii="Times New Roman" w:hAnsi="Times New Roman"/>
          <w:sz w:val="28"/>
          <w:szCs w:val="28"/>
        </w:rPr>
        <w:t>ено раз.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Как помню я, нас было только трое,</w:t>
      </w:r>
    </w:p>
    <w:p w:rsidR="009E5F10" w:rsidRPr="00D902E5" w:rsidRDefault="009E5F10" w:rsidP="004B2717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  <w:r w:rsidRPr="00D902E5">
        <w:rPr>
          <w:rFonts w:ascii="Times New Roman" w:hAnsi="Times New Roman"/>
          <w:sz w:val="28"/>
          <w:szCs w:val="28"/>
        </w:rPr>
        <w:t>И нас осталось столько и сейчас.</w:t>
      </w:r>
    </w:p>
    <w:p w:rsidR="009E5F10" w:rsidRPr="00D902E5" w:rsidRDefault="009E5F10" w:rsidP="00D902E5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</w:p>
    <w:p w:rsidR="009E5F10" w:rsidRDefault="009E5F10" w:rsidP="004B2717">
      <w:pPr>
        <w:spacing w:after="0" w:line="360" w:lineRule="auto"/>
        <w:ind w:left="1134" w:right="113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Малышева Ангелина</w:t>
      </w:r>
    </w:p>
    <w:p w:rsidR="009E5F10" w:rsidRPr="00D902E5" w:rsidRDefault="009E5F10" w:rsidP="004B2717">
      <w:pPr>
        <w:spacing w:after="0" w:line="360" w:lineRule="auto"/>
        <w:ind w:left="1134" w:right="113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29.01.2016 г.</w:t>
      </w:r>
    </w:p>
    <w:p w:rsidR="009E5F10" w:rsidRPr="00D902E5" w:rsidRDefault="009E5F10" w:rsidP="00D902E5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</w:p>
    <w:p w:rsidR="009E5F10" w:rsidRPr="00D902E5" w:rsidRDefault="009E5F10" w:rsidP="00D902E5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</w:p>
    <w:p w:rsidR="009E5F10" w:rsidRPr="00D902E5" w:rsidRDefault="009E5F10" w:rsidP="00D902E5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</w:p>
    <w:p w:rsidR="009E5F10" w:rsidRPr="00D902E5" w:rsidRDefault="009E5F10" w:rsidP="00D902E5">
      <w:pPr>
        <w:spacing w:after="0" w:line="360" w:lineRule="auto"/>
        <w:ind w:left="1134" w:right="1134"/>
        <w:jc w:val="both"/>
        <w:rPr>
          <w:rFonts w:ascii="Times New Roman" w:hAnsi="Times New Roman"/>
          <w:sz w:val="28"/>
          <w:szCs w:val="28"/>
        </w:rPr>
      </w:pPr>
    </w:p>
    <w:sectPr w:rsidR="009E5F10" w:rsidRPr="00D902E5" w:rsidSect="00AD4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40AF"/>
    <w:rsid w:val="000340AF"/>
    <w:rsid w:val="00102632"/>
    <w:rsid w:val="002E58EF"/>
    <w:rsid w:val="003244D4"/>
    <w:rsid w:val="004B2717"/>
    <w:rsid w:val="00801234"/>
    <w:rsid w:val="008549C7"/>
    <w:rsid w:val="00870D12"/>
    <w:rsid w:val="009E5F10"/>
    <w:rsid w:val="00AD4478"/>
    <w:rsid w:val="00D4580B"/>
    <w:rsid w:val="00D902E5"/>
    <w:rsid w:val="00D93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47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215</Words>
  <Characters>1231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Малышева Ангелина Андреевна</dc:creator>
  <cp:keywords/>
  <dc:description/>
  <cp:lastModifiedBy>a0125</cp:lastModifiedBy>
  <cp:revision>6</cp:revision>
  <dcterms:created xsi:type="dcterms:W3CDTF">2016-01-21T13:47:00Z</dcterms:created>
  <dcterms:modified xsi:type="dcterms:W3CDTF">2016-01-29T17:11:00Z</dcterms:modified>
</cp:coreProperties>
</file>